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60CC4" w14:textId="77777777" w:rsidR="00A16E97" w:rsidRDefault="00A16E97" w:rsidP="00A16E9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Richard ALESOP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AB4737A" w14:textId="77777777" w:rsidR="00A16E97" w:rsidRDefault="00A16E97" w:rsidP="00A16E9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Witney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Oxfordshire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. Baker.</w:t>
      </w:r>
    </w:p>
    <w:p w14:paraId="47BED29B" w14:textId="77777777" w:rsidR="00A16E97" w:rsidRDefault="00A16E97" w:rsidP="00A16E9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EA2627D" w14:textId="77777777" w:rsidR="00A16E97" w:rsidRDefault="00A16E97" w:rsidP="00A16E9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6A961FA" w14:textId="77777777" w:rsidR="00A16E97" w:rsidRDefault="00A16E97" w:rsidP="00A16E9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Sir Francis Lovell, Lord Lovell(q.v.), brought a plaint of trespass and fishing</w:t>
      </w:r>
    </w:p>
    <w:p w14:paraId="1B20845F" w14:textId="77777777" w:rsidR="00A16E97" w:rsidRDefault="00A16E97" w:rsidP="00A16E9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against him and 8 others.</w:t>
      </w:r>
    </w:p>
    <w:p w14:paraId="4982EE1A" w14:textId="77777777" w:rsidR="00A16E97" w:rsidRDefault="00A16E97" w:rsidP="00A16E9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3EF54120" w14:textId="77777777" w:rsidR="00A16E97" w:rsidRDefault="00A16E97" w:rsidP="00A16E9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1D02EC2" w14:textId="77777777" w:rsidR="00A16E97" w:rsidRDefault="00A16E97" w:rsidP="00A16E9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A9EA2EB" w14:textId="77777777" w:rsidR="00A16E97" w:rsidRDefault="00A16E97" w:rsidP="00A16E9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29 September 2021</w:t>
      </w:r>
    </w:p>
    <w:p w14:paraId="47FC618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2DB67" w14:textId="77777777" w:rsidR="00A16E97" w:rsidRDefault="00A16E97" w:rsidP="009139A6">
      <w:r>
        <w:separator/>
      </w:r>
    </w:p>
  </w:endnote>
  <w:endnote w:type="continuationSeparator" w:id="0">
    <w:p w14:paraId="5BCD53ED" w14:textId="77777777" w:rsidR="00A16E97" w:rsidRDefault="00A16E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717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ABAA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0B4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62D2B" w14:textId="77777777" w:rsidR="00A16E97" w:rsidRDefault="00A16E97" w:rsidP="009139A6">
      <w:r>
        <w:separator/>
      </w:r>
    </w:p>
  </w:footnote>
  <w:footnote w:type="continuationSeparator" w:id="0">
    <w:p w14:paraId="01C602E6" w14:textId="77777777" w:rsidR="00A16E97" w:rsidRDefault="00A16E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148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E45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405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E97"/>
    <w:rsid w:val="000666E0"/>
    <w:rsid w:val="002510B7"/>
    <w:rsid w:val="005C130B"/>
    <w:rsid w:val="00826F5C"/>
    <w:rsid w:val="009139A6"/>
    <w:rsid w:val="009448BB"/>
    <w:rsid w:val="00A16E97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29259"/>
  <w15:chartTrackingRefBased/>
  <w15:docId w15:val="{A50E5604-F76D-499A-A263-EA4D3983F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16E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2021-11-13T11:31:00Z</dcterms:created>
  <dcterms:modified xsi:type="dcterms:W3CDTF">2021-11-13T11:32:00Z</dcterms:modified>
</cp:coreProperties>
</file>